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3E5" w:rsidRPr="00756895" w:rsidRDefault="00A423E5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5689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3E5" w:rsidRPr="00756895" w:rsidRDefault="00A423E5">
            <w:pPr>
              <w:jc w:val="both"/>
            </w:pPr>
            <w:r w:rsidRPr="00756895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423E5" w:rsidRPr="00756895" w:rsidRDefault="00A423E5"/>
        </w:tc>
      </w:tr>
      <w:tr w:rsidR="00A423E5" w:rsidRPr="00756895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2150" w:type="dxa"/>
            <w:tcBorders>
              <w:top w:val="single" w:sz="4" w:space="0" w:color="000000"/>
            </w:tcBorders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1432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1433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1433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1433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831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817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</w:tcPr>
          <w:p w:rsidR="00A423E5" w:rsidRPr="00756895" w:rsidRDefault="00A423E5"/>
        </w:tc>
        <w:tc>
          <w:tcPr>
            <w:tcW w:w="57" w:type="dxa"/>
          </w:tcPr>
          <w:p w:rsidR="00A423E5" w:rsidRPr="00756895" w:rsidRDefault="00A423E5"/>
        </w:tc>
      </w:tr>
      <w:tr w:rsidR="00A423E5" w:rsidRPr="00756895">
        <w:trPr>
          <w:trHeight w:hRule="exact" w:val="444"/>
        </w:trPr>
        <w:tc>
          <w:tcPr>
            <w:tcW w:w="13425" w:type="dxa"/>
          </w:tcPr>
          <w:p w:rsidR="00A423E5" w:rsidRPr="00756895" w:rsidRDefault="00A423E5"/>
        </w:tc>
        <w:tc>
          <w:tcPr>
            <w:tcW w:w="2150" w:type="dxa"/>
            <w:shd w:val="clear" w:color="auto" w:fill="FFFFFF"/>
          </w:tcPr>
          <w:p w:rsidR="00A423E5" w:rsidRPr="00756895" w:rsidRDefault="00A423E5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75689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A423E5" w:rsidRPr="00756895" w:rsidRDefault="00A423E5"/>
        </w:tc>
      </w:tr>
    </w:tbl>
    <w:p w:rsidR="00A423E5" w:rsidRDefault="00A423E5"/>
    <w:sectPr w:rsidR="00A423E5" w:rsidSect="00967000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000"/>
    <w:rsid w:val="003E2A33"/>
    <w:rsid w:val="00756895"/>
    <w:rsid w:val="00967000"/>
    <w:rsid w:val="00A423E5"/>
    <w:rsid w:val="00F64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000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2012-01-30T09:16:00Z</dcterms:created>
  <dcterms:modified xsi:type="dcterms:W3CDTF">2012-01-30T09:16:00Z</dcterms:modified>
</cp:coreProperties>
</file>